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B49E6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B49E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B49E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B49E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85D4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EB49E6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EB49E6" w:rsidRPr="00EB49E6">
          <w:rPr>
            <w:bCs/>
          </w:rPr>
          <w:t>17</w:t>
        </w:r>
        <w:r w:rsidR="00EB49E6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85D4C" w:rsidRPr="00085D4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85D4C" w:rsidRPr="00085D4C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85D4C" w:rsidRPr="00085D4C">
          <w:rPr>
            <w:rStyle w:val="aa"/>
          </w:rPr>
          <w:t xml:space="preserve"> Кабинет по лечебной физкультуре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85D4C" w:rsidRPr="00085D4C">
          <w:rPr>
            <w:u w:val="single"/>
          </w:rPr>
          <w:t xml:space="preserve"> 07143/054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85D4C" w:rsidRPr="00085D4C">
          <w:rPr>
            <w:rStyle w:val="aa"/>
          </w:rPr>
          <w:t xml:space="preserve"> Инструктор по лечебной физкультуре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85D4C" w:rsidRPr="00085D4C">
          <w:rPr>
            <w:rStyle w:val="aa"/>
          </w:rPr>
          <w:t xml:space="preserve"> 23153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85D4C" w:rsidRPr="00085D4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EB49E6" w:rsidRPr="001D5852" w:rsidTr="00F912F0">
        <w:trPr>
          <w:jc w:val="center"/>
        </w:trPr>
        <w:tc>
          <w:tcPr>
            <w:tcW w:w="4678" w:type="dxa"/>
            <w:vAlign w:val="center"/>
          </w:tcPr>
          <w:p w:rsidR="00EB49E6" w:rsidRPr="001D5852" w:rsidRDefault="00EB49E6" w:rsidP="00EB49E6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EB49E6" w:rsidRPr="001D5852" w:rsidRDefault="00EB49E6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EB49E6" w:rsidRPr="001D5852" w:rsidRDefault="00EB49E6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EB49E6" w:rsidRPr="001D5852" w:rsidRDefault="00EB49E6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EB49E6" w:rsidRPr="001D5852" w:rsidRDefault="00EB49E6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B49E6" w:rsidRPr="00EB49E6" w:rsidRDefault="009D7E5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EB49E6" w:rsidRPr="00EB49E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B49E6" w:rsidRPr="00EB49E6" w:rsidRDefault="00EB49E6" w:rsidP="00AD14A4">
      <w:r w:rsidRPr="00EB49E6">
        <w:t>- Руководство по эксплуатации прибора комбинированного ТКА-ПКМ (02) люксметр + яркомер;</w:t>
      </w:r>
    </w:p>
    <w:p w:rsidR="00EB49E6" w:rsidRPr="00EB49E6" w:rsidRDefault="00EB49E6" w:rsidP="00AD14A4">
      <w:r w:rsidRPr="00EB49E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EB49E6" w:rsidP="00AD14A4">
      <w:r w:rsidRPr="00EB49E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D7E5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B49E6" w:rsidRPr="001D5852" w:rsidTr="00234932">
        <w:trPr>
          <w:jc w:val="center"/>
        </w:trPr>
        <w:tc>
          <w:tcPr>
            <w:tcW w:w="2969" w:type="dxa"/>
            <w:vAlign w:val="center"/>
          </w:tcPr>
          <w:p w:rsidR="00EB49E6" w:rsidRPr="001D5852" w:rsidRDefault="00EB49E6" w:rsidP="00883461">
            <w:pPr>
              <w:pStyle w:val="a8"/>
            </w:pPr>
            <w:bookmarkStart w:id="8" w:name="dopzona1" w:colFirst="0" w:colLast="0"/>
            <w:r>
              <w:t>Кабинет ЛФК</w:t>
            </w:r>
          </w:p>
        </w:tc>
        <w:tc>
          <w:tcPr>
            <w:tcW w:w="1842" w:type="dxa"/>
            <w:vAlign w:val="center"/>
          </w:tcPr>
          <w:p w:rsidR="00EB49E6" w:rsidRPr="001D5852" w:rsidRDefault="00EB49E6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B49E6" w:rsidRPr="001D5852" w:rsidRDefault="00EB49E6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B49E6" w:rsidRPr="001D5852" w:rsidRDefault="00EB49E6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B49E6" w:rsidRPr="001D5852" w:rsidRDefault="00EB49E6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B49E6" w:rsidRPr="001D5852" w:rsidRDefault="00EB49E6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B49E6" w:rsidRPr="001D5852" w:rsidTr="000D1F5B">
        <w:trPr>
          <w:jc w:val="center"/>
        </w:trPr>
        <w:tc>
          <w:tcPr>
            <w:tcW w:w="3237" w:type="dxa"/>
            <w:vAlign w:val="center"/>
          </w:tcPr>
          <w:p w:rsidR="00EB49E6" w:rsidRPr="00EB49E6" w:rsidRDefault="00EB49E6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 ЛФК</w:t>
            </w:r>
          </w:p>
        </w:tc>
        <w:tc>
          <w:tcPr>
            <w:tcW w:w="1595" w:type="dxa"/>
            <w:vAlign w:val="center"/>
          </w:tcPr>
          <w:p w:rsidR="00EB49E6" w:rsidRPr="001D5852" w:rsidRDefault="00EB49E6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B49E6" w:rsidRPr="001D5852" w:rsidRDefault="00EB49E6" w:rsidP="00883461">
            <w:pPr>
              <w:pStyle w:val="a8"/>
            </w:pPr>
            <w:r>
              <w:t>СанПиН 2.2.1/2.1.1. 1278-03, т.2, п.114</w:t>
            </w:r>
          </w:p>
        </w:tc>
        <w:tc>
          <w:tcPr>
            <w:tcW w:w="1418" w:type="dxa"/>
            <w:vAlign w:val="center"/>
          </w:tcPr>
          <w:p w:rsidR="00EB49E6" w:rsidRPr="001D5852" w:rsidRDefault="00EB49E6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B49E6" w:rsidRPr="00EB49E6" w:rsidRDefault="00EB49E6" w:rsidP="00883461">
            <w:pPr>
              <w:pStyle w:val="a8"/>
              <w:rPr>
                <w:b/>
              </w:rPr>
            </w:pPr>
            <w:r w:rsidRPr="00EB49E6">
              <w:rPr>
                <w:b/>
              </w:rPr>
              <w:t>50</w:t>
            </w:r>
          </w:p>
        </w:tc>
      </w:tr>
      <w:tr w:rsidR="00EB49E6" w:rsidRPr="001D5852" w:rsidTr="000D1F5B">
        <w:trPr>
          <w:jc w:val="center"/>
        </w:trPr>
        <w:tc>
          <w:tcPr>
            <w:tcW w:w="3237" w:type="dxa"/>
            <w:vAlign w:val="center"/>
          </w:tcPr>
          <w:p w:rsidR="00EB49E6" w:rsidRPr="00EB49E6" w:rsidRDefault="00EB49E6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B49E6" w:rsidRPr="001D5852" w:rsidRDefault="00EB49E6" w:rsidP="00883461">
            <w:pPr>
              <w:pStyle w:val="a8"/>
            </w:pPr>
            <w:r>
              <w:t>207</w:t>
            </w:r>
          </w:p>
        </w:tc>
        <w:tc>
          <w:tcPr>
            <w:tcW w:w="1984" w:type="dxa"/>
            <w:vAlign w:val="center"/>
          </w:tcPr>
          <w:p w:rsidR="00EB49E6" w:rsidRDefault="00EB49E6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EB49E6" w:rsidRPr="001D5852" w:rsidRDefault="00EB49E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B49E6" w:rsidRPr="00EB49E6" w:rsidRDefault="00EB49E6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B49E6" w:rsidRPr="00EB49E6">
          <w:rPr>
            <w:bCs/>
          </w:rPr>
          <w:t>-</w:t>
        </w:r>
        <w:r w:rsidR="00EB49E6" w:rsidRPr="00EB49E6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B49E6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B49E6" w:rsidTr="00EB49E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B49E6" w:rsidRDefault="00EB49E6" w:rsidP="00AA46ED">
            <w:pPr>
              <w:pStyle w:val="a8"/>
            </w:pPr>
            <w:r w:rsidRPr="00EB49E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B49E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B49E6" w:rsidRDefault="00EB49E6" w:rsidP="00AA46ED">
            <w:pPr>
              <w:pStyle w:val="a8"/>
            </w:pPr>
            <w:r w:rsidRPr="00EB49E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B49E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B49E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B49E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B49E6" w:rsidRDefault="00EB49E6" w:rsidP="00AA46ED">
            <w:pPr>
              <w:pStyle w:val="a8"/>
            </w:pPr>
            <w:r w:rsidRPr="00EB49E6">
              <w:t>Митяева Ольга Александровна</w:t>
            </w:r>
          </w:p>
        </w:tc>
      </w:tr>
      <w:tr w:rsidR="00AA46ED" w:rsidRPr="00EB49E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B49E6" w:rsidRDefault="00EB49E6" w:rsidP="00AA46ED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B49E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B49E6" w:rsidRDefault="00EB49E6" w:rsidP="00AA46ED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B49E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B49E6" w:rsidRDefault="00EB49E6" w:rsidP="00AA46ED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B49E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B49E6" w:rsidRDefault="00EB49E6" w:rsidP="00AA46ED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B49E6" w:rsidTr="00EB49E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B49E6" w:rsidRDefault="00EB49E6" w:rsidP="00250DF5">
            <w:pPr>
              <w:pStyle w:val="a8"/>
            </w:pPr>
            <w:r w:rsidRPr="00EB49E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B49E6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B49E6" w:rsidRDefault="00EB49E6" w:rsidP="00250DF5">
            <w:pPr>
              <w:pStyle w:val="a8"/>
            </w:pPr>
            <w:r w:rsidRPr="00EB49E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B49E6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B49E6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B49E6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B49E6" w:rsidRDefault="00EB49E6" w:rsidP="00250DF5">
            <w:pPr>
              <w:pStyle w:val="a8"/>
            </w:pPr>
            <w:r w:rsidRPr="00EB49E6">
              <w:t>Лукичев Дмитрий Олегович</w:t>
            </w:r>
          </w:p>
        </w:tc>
      </w:tr>
      <w:tr w:rsidR="00250DF5" w:rsidRPr="00EB49E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B49E6" w:rsidRDefault="00EB49E6" w:rsidP="00250DF5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B49E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B49E6" w:rsidRDefault="00EB49E6" w:rsidP="00250DF5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B49E6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B49E6" w:rsidRDefault="00EB49E6" w:rsidP="00250DF5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B49E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B49E6" w:rsidRDefault="00EB49E6" w:rsidP="00250DF5">
            <w:pPr>
              <w:pStyle w:val="a8"/>
              <w:rPr>
                <w:b/>
                <w:vertAlign w:val="superscript"/>
              </w:rPr>
            </w:pPr>
            <w:r w:rsidRPr="00EB49E6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9E6" w:rsidRDefault="00EB49E6" w:rsidP="0076042D">
      <w:pPr>
        <w:pStyle w:val="a9"/>
      </w:pPr>
      <w:r>
        <w:separator/>
      </w:r>
    </w:p>
  </w:endnote>
  <w:endnote w:type="continuationSeparator" w:id="0">
    <w:p w:rsidR="00EB49E6" w:rsidRDefault="00EB49E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85D4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D7E5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D7E55" w:rsidRPr="00F912F0">
            <w:rPr>
              <w:rStyle w:val="ad"/>
              <w:sz w:val="20"/>
              <w:szCs w:val="20"/>
            </w:rPr>
            <w:fldChar w:fldCharType="separate"/>
          </w:r>
          <w:r w:rsidR="00085D4C">
            <w:rPr>
              <w:rStyle w:val="ad"/>
              <w:noProof/>
              <w:sz w:val="20"/>
              <w:szCs w:val="20"/>
            </w:rPr>
            <w:t>1</w:t>
          </w:r>
          <w:r w:rsidR="009D7E5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85D4C" w:rsidRPr="00085D4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9E6" w:rsidRDefault="00EB49E6" w:rsidP="0076042D">
      <w:pPr>
        <w:pStyle w:val="a9"/>
      </w:pPr>
      <w:r>
        <w:separator/>
      </w:r>
    </w:p>
  </w:footnote>
  <w:footnote w:type="continuationSeparator" w:id="0">
    <w:p w:rsidR="00EB49E6" w:rsidRDefault="00EB49E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по лечебной физкультуре"/>
    <w:docVar w:name="class" w:val="2"/>
    <w:docVar w:name="close_doc_flag" w:val="0"/>
    <w:docVar w:name="co_classes" w:val="   "/>
    <w:docVar w:name="codeok" w:val=" 2315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4- О "/>
    <w:docVar w:name="oborud" w:val=" Спортивный инвентарь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A2B7F6A3F4C119C28F670A913D410"/>
    <w:docVar w:name="rm_id" w:val="269"/>
    <w:docVar w:name="rm_name" w:val=" Инструктор по лечебной физкультуре "/>
    <w:docVar w:name="rm_number" w:val=" 07143/05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 ЛФК"/>
    <w:docVar w:name="zona_time" w:val="50"/>
  </w:docVars>
  <w:rsids>
    <w:rsidRoot w:val="009D7E55"/>
    <w:rsid w:val="00025683"/>
    <w:rsid w:val="00035F4D"/>
    <w:rsid w:val="0004130D"/>
    <w:rsid w:val="00046815"/>
    <w:rsid w:val="0005566C"/>
    <w:rsid w:val="000624A8"/>
    <w:rsid w:val="00085D4C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9D7E55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49E6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2016-10-18T08:37:00Z</dcterms:created>
  <dcterms:modified xsi:type="dcterms:W3CDTF">2016-10-18T09:25:00Z</dcterms:modified>
</cp:coreProperties>
</file>